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B4D07" w14:textId="57FEDF23" w:rsidR="006B2F86" w:rsidRDefault="00AD403E" w:rsidP="00E71FC3">
      <w:pPr>
        <w:pStyle w:val="NoSpacing"/>
      </w:pPr>
      <w:r>
        <w:rPr>
          <w:u w:val="single"/>
        </w:rPr>
        <w:t>Christian SPRIG</w:t>
      </w:r>
      <w:r>
        <w:t xml:space="preserve">      (fl.1473)</w:t>
      </w:r>
    </w:p>
    <w:p w14:paraId="67C335ED" w14:textId="76CC6855" w:rsidR="00AD403E" w:rsidRDefault="00AD403E" w:rsidP="00E71FC3">
      <w:pPr>
        <w:pStyle w:val="NoSpacing"/>
      </w:pPr>
      <w:r>
        <w:t>of Lewisham, Kent.</w:t>
      </w:r>
    </w:p>
    <w:p w14:paraId="1ACB7473" w14:textId="0A3F2517" w:rsidR="00AD403E" w:rsidRDefault="00AD403E" w:rsidP="00E71FC3">
      <w:pPr>
        <w:pStyle w:val="NoSpacing"/>
      </w:pPr>
    </w:p>
    <w:p w14:paraId="337E9782" w14:textId="1A8719E4" w:rsidR="00AD403E" w:rsidRDefault="00AD403E" w:rsidP="00E71FC3">
      <w:pPr>
        <w:pStyle w:val="NoSpacing"/>
      </w:pPr>
    </w:p>
    <w:p w14:paraId="4BF8F421" w14:textId="6A3433C8" w:rsidR="00AD403E" w:rsidRDefault="00AD403E" w:rsidP="00E71FC3">
      <w:pPr>
        <w:pStyle w:val="NoSpacing"/>
      </w:pPr>
      <w:r>
        <w:tab/>
        <w:t>1473</w:t>
      </w:r>
      <w:r>
        <w:tab/>
        <w:t>She made her Will, in which she left 10 marks to the operation etc. of the</w:t>
      </w:r>
    </w:p>
    <w:p w14:paraId="6FB36495" w14:textId="7B7F0A36" w:rsidR="00AD403E" w:rsidRDefault="00AD403E" w:rsidP="00E71FC3">
      <w:pPr>
        <w:pStyle w:val="NoSpacing"/>
      </w:pPr>
      <w:r>
        <w:tab/>
      </w:r>
      <w:r>
        <w:tab/>
        <w:t>church steeple.</w:t>
      </w:r>
    </w:p>
    <w:p w14:paraId="53B7A8A9" w14:textId="784AEFE9" w:rsidR="006A549A" w:rsidRDefault="00AD403E" w:rsidP="00E71FC3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p.47)</w:t>
      </w:r>
    </w:p>
    <w:p w14:paraId="2E943FD7" w14:textId="77777777" w:rsidR="006A549A" w:rsidRDefault="006A549A" w:rsidP="006A549A">
      <w:pPr>
        <w:pStyle w:val="NoSpacing"/>
      </w:pPr>
      <w:r>
        <w:tab/>
        <w:t>1473</w:t>
      </w:r>
      <w:r>
        <w:tab/>
        <w:t xml:space="preserve">She made her Will, in which she left 20s for a headstone for the grave of </w:t>
      </w:r>
    </w:p>
    <w:p w14:paraId="0861DD6C" w14:textId="77777777" w:rsidR="006A549A" w:rsidRDefault="006A549A" w:rsidP="006A549A">
      <w:pPr>
        <w:pStyle w:val="NoSpacing"/>
      </w:pPr>
      <w:r>
        <w:tab/>
      </w:r>
      <w:r>
        <w:tab/>
        <w:t>her and her husband.</w:t>
      </w:r>
    </w:p>
    <w:p w14:paraId="193C67AD" w14:textId="7BC3D2D6" w:rsidR="00AD403E" w:rsidRDefault="006A549A" w:rsidP="00E71FC3">
      <w:pPr>
        <w:pStyle w:val="NoSpacing"/>
      </w:pPr>
      <w:r>
        <w:tab/>
      </w:r>
      <w:r>
        <w:tab/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p.49)</w:t>
      </w:r>
    </w:p>
    <w:p w14:paraId="227C5773" w14:textId="77777777" w:rsidR="006A549A" w:rsidRDefault="006A549A" w:rsidP="00E71FC3">
      <w:pPr>
        <w:pStyle w:val="NoSpacing"/>
      </w:pPr>
    </w:p>
    <w:p w14:paraId="467E0A8D" w14:textId="6C679BB6" w:rsidR="00AD403E" w:rsidRDefault="00AD403E" w:rsidP="00E71FC3">
      <w:pPr>
        <w:pStyle w:val="NoSpacing"/>
      </w:pPr>
    </w:p>
    <w:p w14:paraId="5DCD82D0" w14:textId="30203C68" w:rsidR="00AD403E" w:rsidRDefault="00AD403E" w:rsidP="00E71FC3">
      <w:pPr>
        <w:pStyle w:val="NoSpacing"/>
      </w:pPr>
    </w:p>
    <w:p w14:paraId="5FBA2943" w14:textId="1733AC6C" w:rsidR="00AD403E" w:rsidRDefault="00AD403E" w:rsidP="00E71FC3">
      <w:pPr>
        <w:pStyle w:val="NoSpacing"/>
      </w:pPr>
      <w:r>
        <w:t>8 March 2019</w:t>
      </w:r>
    </w:p>
    <w:p w14:paraId="346A7650" w14:textId="7E457759" w:rsidR="006A549A" w:rsidRPr="00AD403E" w:rsidRDefault="006A549A" w:rsidP="00E71FC3">
      <w:pPr>
        <w:pStyle w:val="NoSpacing"/>
      </w:pPr>
      <w:r>
        <w:t>15 November 2019</w:t>
      </w:r>
      <w:bookmarkStart w:id="0" w:name="_GoBack"/>
      <w:bookmarkEnd w:id="0"/>
    </w:p>
    <w:sectPr w:rsidR="006A549A" w:rsidRPr="00AD40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DB244" w14:textId="77777777" w:rsidR="00AD403E" w:rsidRDefault="00AD403E" w:rsidP="00E71FC3">
      <w:pPr>
        <w:spacing w:after="0" w:line="240" w:lineRule="auto"/>
      </w:pPr>
      <w:r>
        <w:separator/>
      </w:r>
    </w:p>
  </w:endnote>
  <w:endnote w:type="continuationSeparator" w:id="0">
    <w:p w14:paraId="38D44101" w14:textId="77777777" w:rsidR="00AD403E" w:rsidRDefault="00AD40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584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6E35B" w14:textId="77777777" w:rsidR="00AD403E" w:rsidRDefault="00AD403E" w:rsidP="00E71FC3">
      <w:pPr>
        <w:spacing w:after="0" w:line="240" w:lineRule="auto"/>
      </w:pPr>
      <w:r>
        <w:separator/>
      </w:r>
    </w:p>
  </w:footnote>
  <w:footnote w:type="continuationSeparator" w:id="0">
    <w:p w14:paraId="5A773706" w14:textId="77777777" w:rsidR="00AD403E" w:rsidRDefault="00AD40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03E"/>
    <w:rsid w:val="001A7C09"/>
    <w:rsid w:val="00577BD5"/>
    <w:rsid w:val="00656CBA"/>
    <w:rsid w:val="006A1F77"/>
    <w:rsid w:val="006A549A"/>
    <w:rsid w:val="00733BE7"/>
    <w:rsid w:val="00AB52E8"/>
    <w:rsid w:val="00AD403E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B7A7D"/>
  <w15:chartTrackingRefBased/>
  <w15:docId w15:val="{F11C511D-8BB8-4FC0-8336-AD79449F3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2019-03-08T17:35:00Z</dcterms:created>
  <dcterms:modified xsi:type="dcterms:W3CDTF">2019-11-15T09:57:00Z</dcterms:modified>
</cp:coreProperties>
</file>